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B4E970" w14:textId="77777777" w:rsidR="008B63C4" w:rsidRDefault="008B63C4" w:rsidP="008B63C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BAYWORTH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fl.1467)</w:t>
      </w:r>
    </w:p>
    <w:p w14:paraId="7A6C27D4" w14:textId="77777777" w:rsidR="008B63C4" w:rsidRDefault="008B63C4" w:rsidP="008B63C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Reading. Baker.</w:t>
      </w:r>
    </w:p>
    <w:p w14:paraId="2240EE6C" w14:textId="77777777" w:rsidR="008B63C4" w:rsidRDefault="008B63C4" w:rsidP="008B63C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076932" w14:textId="77777777" w:rsidR="008B63C4" w:rsidRDefault="008B63C4" w:rsidP="008B63C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5B7357" w14:textId="77777777" w:rsidR="008B63C4" w:rsidRDefault="008B63C4" w:rsidP="008B63C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May1467</w:t>
      </w:r>
      <w:r>
        <w:rPr>
          <w:rFonts w:ascii="Times New Roman" w:hAnsi="Times New Roman" w:cs="Times New Roman"/>
          <w:sz w:val="24"/>
          <w:szCs w:val="24"/>
        </w:rPr>
        <w:tab/>
        <w:t xml:space="preserve">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Shawedon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Reading(q.v.) was pardoned outlawry for not </w:t>
      </w:r>
      <w:proofErr w:type="gramStart"/>
      <w:r>
        <w:rPr>
          <w:rFonts w:ascii="Times New Roman" w:hAnsi="Times New Roman" w:cs="Times New Roman"/>
          <w:sz w:val="24"/>
          <w:szCs w:val="24"/>
        </w:rPr>
        <w:t>appearing</w:t>
      </w:r>
      <w:proofErr w:type="gramEnd"/>
    </w:p>
    <w:p w14:paraId="7A6491B7" w14:textId="77777777" w:rsidR="008B63C4" w:rsidRDefault="008B63C4" w:rsidP="008B63C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to answer him touching a debt of £10.    (C.P.R. 1467-77 p.1)</w:t>
      </w:r>
    </w:p>
    <w:p w14:paraId="7F3713C3" w14:textId="77777777" w:rsidR="008B63C4" w:rsidRDefault="008B63C4" w:rsidP="008B63C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EFE0A76" w14:textId="77777777" w:rsidR="008B63C4" w:rsidRDefault="008B63C4" w:rsidP="008B63C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2E43CFC" w14:textId="77777777" w:rsidR="008B63C4" w:rsidRDefault="008B63C4" w:rsidP="008B63C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May2021</w:t>
      </w:r>
    </w:p>
    <w:p w14:paraId="3651E66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E34599" w14:textId="77777777" w:rsidR="008B63C4" w:rsidRDefault="008B63C4" w:rsidP="009139A6">
      <w:r>
        <w:separator/>
      </w:r>
    </w:p>
  </w:endnote>
  <w:endnote w:type="continuationSeparator" w:id="0">
    <w:p w14:paraId="1F8C306E" w14:textId="77777777" w:rsidR="008B63C4" w:rsidRDefault="008B63C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BABAB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50105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86DD4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00510F" w14:textId="77777777" w:rsidR="008B63C4" w:rsidRDefault="008B63C4" w:rsidP="009139A6">
      <w:r>
        <w:separator/>
      </w:r>
    </w:p>
  </w:footnote>
  <w:footnote w:type="continuationSeparator" w:id="0">
    <w:p w14:paraId="12087798" w14:textId="77777777" w:rsidR="008B63C4" w:rsidRDefault="008B63C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4CE52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A06EB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0E568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63C4"/>
    <w:rsid w:val="000666E0"/>
    <w:rsid w:val="002510B7"/>
    <w:rsid w:val="005C130B"/>
    <w:rsid w:val="00826F5C"/>
    <w:rsid w:val="008B63C4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7BDC8A"/>
  <w15:chartTrackingRefBased/>
  <w15:docId w15:val="{CAF1430C-CA25-45A4-822E-82FD7E3FF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2021-03-11T11:57:00Z</dcterms:created>
  <dcterms:modified xsi:type="dcterms:W3CDTF">2021-03-11T11:57:00Z</dcterms:modified>
</cp:coreProperties>
</file>